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49BF3" w14:textId="53F1AFF0" w:rsidR="00AB372A" w:rsidRDefault="00AB372A" w:rsidP="00AB372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Robert MATHEW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79F76C1E" w14:textId="56994EF7" w:rsidR="00AB372A" w:rsidRDefault="00AB372A" w:rsidP="00AB372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London.</w:t>
      </w:r>
    </w:p>
    <w:p w14:paraId="13BF12AE" w14:textId="243C6A50" w:rsidR="00AB372A" w:rsidRDefault="00AB372A" w:rsidP="00AB372A">
      <w:pPr>
        <w:pStyle w:val="NoSpacing"/>
        <w:rPr>
          <w:rFonts w:eastAsia="Times New Roman" w:cs="Times New Roman"/>
          <w:szCs w:val="24"/>
        </w:rPr>
      </w:pPr>
    </w:p>
    <w:p w14:paraId="3CC75561" w14:textId="46234DAB" w:rsidR="00AB372A" w:rsidRDefault="00AB372A" w:rsidP="00AB372A">
      <w:pPr>
        <w:pStyle w:val="NoSpacing"/>
        <w:rPr>
          <w:rFonts w:eastAsia="Times New Roman" w:cs="Times New Roman"/>
          <w:szCs w:val="24"/>
        </w:rPr>
      </w:pPr>
    </w:p>
    <w:p w14:paraId="53677462" w14:textId="32DCB9B0" w:rsidR="00AB372A" w:rsidRDefault="00AB372A" w:rsidP="00AB372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Son of John Mathew, Alderman(q.v.).</w:t>
      </w:r>
    </w:p>
    <w:p w14:paraId="58CC6B7A" w14:textId="2087CBEE" w:rsidR="00AB372A" w:rsidRDefault="00AB372A" w:rsidP="00AB372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 451-4)</w:t>
      </w:r>
    </w:p>
    <w:p w14:paraId="14A7275B" w14:textId="6B9D82E1" w:rsidR="00AB372A" w:rsidRDefault="00AB372A" w:rsidP="00AB372A">
      <w:pPr>
        <w:pStyle w:val="NoSpacing"/>
        <w:rPr>
          <w:rFonts w:eastAsia="Times New Roman" w:cs="Times New Roman"/>
          <w:szCs w:val="24"/>
        </w:rPr>
      </w:pPr>
    </w:p>
    <w:p w14:paraId="14B2F41E" w14:textId="304BD879" w:rsidR="00AB372A" w:rsidRDefault="00AB372A" w:rsidP="00AB372A">
      <w:pPr>
        <w:pStyle w:val="NoSpacing"/>
        <w:rPr>
          <w:rFonts w:eastAsia="Times New Roman" w:cs="Times New Roman"/>
          <w:szCs w:val="24"/>
        </w:rPr>
      </w:pPr>
    </w:p>
    <w:p w14:paraId="68BC6EEC" w14:textId="1BEF3B16" w:rsidR="00AB372A" w:rsidRDefault="00AB372A" w:rsidP="00AB372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24 Sep.1485</w:t>
      </w:r>
      <w:r>
        <w:rPr>
          <w:rFonts w:eastAsia="Times New Roman" w:cs="Times New Roman"/>
          <w:szCs w:val="24"/>
        </w:rPr>
        <w:tab/>
        <w:t xml:space="preserve">John </w:t>
      </w:r>
      <w:proofErr w:type="spellStart"/>
      <w:r>
        <w:rPr>
          <w:rFonts w:eastAsia="Times New Roman" w:cs="Times New Roman"/>
          <w:szCs w:val="24"/>
        </w:rPr>
        <w:t>Rypon</w:t>
      </w:r>
      <w:proofErr w:type="spellEnd"/>
      <w:r>
        <w:rPr>
          <w:rFonts w:eastAsia="Times New Roman" w:cs="Times New Roman"/>
          <w:szCs w:val="24"/>
        </w:rPr>
        <w:t xml:space="preserve"> of London, mercer(q.v.), bequeathed him his primer.</w:t>
      </w:r>
    </w:p>
    <w:p w14:paraId="43BA6D45" w14:textId="3357767B" w:rsidR="00AB372A" w:rsidRDefault="00AB372A" w:rsidP="00AB372A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 451-4)</w:t>
      </w:r>
    </w:p>
    <w:p w14:paraId="3D692CA1" w14:textId="06E1F9D1" w:rsidR="00AB372A" w:rsidRDefault="00AB372A" w:rsidP="00AB372A">
      <w:pPr>
        <w:pStyle w:val="NoSpacing"/>
        <w:rPr>
          <w:rFonts w:eastAsia="Times New Roman" w:cs="Times New Roman"/>
          <w:szCs w:val="24"/>
        </w:rPr>
      </w:pPr>
    </w:p>
    <w:p w14:paraId="26397023" w14:textId="048FC4D0" w:rsidR="00AB372A" w:rsidRDefault="00AB372A" w:rsidP="00AB372A">
      <w:pPr>
        <w:pStyle w:val="NoSpacing"/>
        <w:rPr>
          <w:rFonts w:eastAsia="Times New Roman" w:cs="Times New Roman"/>
          <w:szCs w:val="24"/>
        </w:rPr>
      </w:pPr>
    </w:p>
    <w:p w14:paraId="05DA2CD4" w14:textId="7202F0E6" w:rsidR="00AB372A" w:rsidRDefault="00AB372A" w:rsidP="00AB372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24 November 2022</w:t>
      </w:r>
    </w:p>
    <w:p w14:paraId="501065CB" w14:textId="3BFDF010" w:rsidR="00C15908" w:rsidRPr="00C15908" w:rsidRDefault="00C15908" w:rsidP="00C15908">
      <w:pPr>
        <w:pStyle w:val="NoSpacing"/>
        <w:rPr>
          <w:rFonts w:eastAsia="Times New Roman" w:cs="Times New Roman"/>
          <w:szCs w:val="24"/>
        </w:rPr>
      </w:pPr>
    </w:p>
    <w:p w14:paraId="497FC331" w14:textId="77777777" w:rsidR="00C15908" w:rsidRPr="00C15908" w:rsidRDefault="00C15908" w:rsidP="00C15908">
      <w:pPr>
        <w:pStyle w:val="NoSpacing"/>
        <w:rPr>
          <w:rFonts w:eastAsia="Times New Roman" w:cs="Times New Roman"/>
          <w:szCs w:val="24"/>
        </w:rPr>
      </w:pPr>
    </w:p>
    <w:p w14:paraId="768158AB" w14:textId="77777777" w:rsidR="00C15908" w:rsidRPr="00C15908" w:rsidRDefault="00C15908" w:rsidP="00C15908">
      <w:pPr>
        <w:pStyle w:val="NoSpacing"/>
        <w:rPr>
          <w:rFonts w:eastAsia="Times New Roman" w:cs="Times New Roman"/>
          <w:szCs w:val="24"/>
        </w:rPr>
      </w:pPr>
    </w:p>
    <w:p w14:paraId="7B1B5DD7" w14:textId="77777777" w:rsidR="00C15908" w:rsidRPr="00C15908" w:rsidRDefault="00C15908" w:rsidP="00C15908">
      <w:pPr>
        <w:pStyle w:val="NoSpacing"/>
        <w:rPr>
          <w:rFonts w:eastAsia="Times New Roman" w:cs="Times New Roman"/>
          <w:szCs w:val="24"/>
        </w:rPr>
      </w:pPr>
    </w:p>
    <w:p w14:paraId="30651FDF" w14:textId="77777777" w:rsidR="00264841" w:rsidRPr="00264841" w:rsidRDefault="00264841" w:rsidP="00264841">
      <w:pPr>
        <w:pStyle w:val="NoSpacing"/>
        <w:rPr>
          <w:rFonts w:eastAsia="Times New Roman" w:cs="Times New Roman"/>
          <w:szCs w:val="24"/>
        </w:rPr>
      </w:pPr>
    </w:p>
    <w:p w14:paraId="6FDA23CF" w14:textId="5A219E9C" w:rsidR="00264841" w:rsidRPr="00264841" w:rsidRDefault="00264841" w:rsidP="00264841">
      <w:pPr>
        <w:pStyle w:val="NoSpacing"/>
        <w:rPr>
          <w:rFonts w:eastAsia="Times New Roman" w:cs="Times New Roman"/>
          <w:szCs w:val="24"/>
        </w:rPr>
      </w:pPr>
    </w:p>
    <w:p w14:paraId="70FD892F" w14:textId="05136444" w:rsidR="00264841" w:rsidRPr="00264841" w:rsidRDefault="00264841" w:rsidP="00264841">
      <w:pPr>
        <w:pStyle w:val="NoSpacing"/>
        <w:rPr>
          <w:rFonts w:eastAsia="Times New Roman" w:cs="Times New Roman"/>
          <w:szCs w:val="24"/>
        </w:rPr>
      </w:pPr>
    </w:p>
    <w:p w14:paraId="3A73E9F3" w14:textId="77777777" w:rsidR="00264841" w:rsidRPr="00264841" w:rsidRDefault="00264841" w:rsidP="00264841">
      <w:pPr>
        <w:pStyle w:val="NoSpacing"/>
        <w:rPr>
          <w:rFonts w:eastAsia="Times New Roman" w:cs="Times New Roman"/>
          <w:szCs w:val="24"/>
        </w:rPr>
      </w:pPr>
    </w:p>
    <w:p w14:paraId="64C3626C" w14:textId="77777777" w:rsidR="00264841" w:rsidRPr="00264841" w:rsidRDefault="00264841" w:rsidP="00D35EB6">
      <w:pPr>
        <w:pStyle w:val="NoSpacing"/>
        <w:rPr>
          <w:rFonts w:eastAsia="Times New Roman" w:cs="Times New Roman"/>
          <w:szCs w:val="24"/>
        </w:rPr>
      </w:pPr>
    </w:p>
    <w:p w14:paraId="76B7B00D" w14:textId="77777777" w:rsidR="00D35EB6" w:rsidRPr="00D35EB6" w:rsidRDefault="00D35EB6" w:rsidP="00D35EB6">
      <w:pPr>
        <w:pStyle w:val="NoSpacing"/>
        <w:rPr>
          <w:rFonts w:eastAsia="Times New Roman" w:cs="Times New Roman"/>
          <w:szCs w:val="24"/>
        </w:rPr>
      </w:pPr>
    </w:p>
    <w:p w14:paraId="3DCEF08D" w14:textId="77777777" w:rsidR="00D35EB6" w:rsidRPr="00D35EB6" w:rsidRDefault="00D35EB6" w:rsidP="00D35EB6">
      <w:pPr>
        <w:pStyle w:val="NoSpacing"/>
        <w:rPr>
          <w:rFonts w:eastAsia="Times New Roman" w:cs="Times New Roman"/>
          <w:szCs w:val="24"/>
        </w:rPr>
      </w:pPr>
    </w:p>
    <w:p w14:paraId="66C4AC23" w14:textId="77777777" w:rsidR="00D35EB6" w:rsidRPr="00DD6147" w:rsidRDefault="00D35EB6" w:rsidP="00DD6147">
      <w:pPr>
        <w:pStyle w:val="NoSpacing"/>
        <w:rPr>
          <w:rFonts w:eastAsia="Times New Roman" w:cs="Times New Roman"/>
          <w:szCs w:val="24"/>
        </w:rPr>
      </w:pPr>
    </w:p>
    <w:p w14:paraId="025CCD0E" w14:textId="77777777" w:rsidR="008F7052" w:rsidRPr="008F7052" w:rsidRDefault="008F7052" w:rsidP="008F7052">
      <w:pPr>
        <w:pStyle w:val="NoSpacing"/>
        <w:rPr>
          <w:rFonts w:eastAsia="Times New Roman" w:cs="Times New Roman"/>
          <w:szCs w:val="24"/>
        </w:rPr>
      </w:pPr>
    </w:p>
    <w:p w14:paraId="7511E25D" w14:textId="77777777" w:rsidR="008F7052" w:rsidRPr="008F7052" w:rsidRDefault="008F7052" w:rsidP="002164BC">
      <w:pPr>
        <w:pStyle w:val="NoSpacing"/>
        <w:rPr>
          <w:rFonts w:eastAsia="Times New Roman" w:cs="Times New Roman"/>
          <w:szCs w:val="24"/>
        </w:rPr>
      </w:pPr>
    </w:p>
    <w:p w14:paraId="09308701" w14:textId="6B038F08" w:rsidR="002164BC" w:rsidRPr="002164BC" w:rsidRDefault="002164BC" w:rsidP="002164BC">
      <w:pPr>
        <w:pStyle w:val="NoSpacing"/>
        <w:rPr>
          <w:rFonts w:eastAsia="Times New Roman" w:cs="Times New Roman"/>
          <w:szCs w:val="24"/>
        </w:rPr>
      </w:pPr>
    </w:p>
    <w:p w14:paraId="139E5CBD" w14:textId="4912F44E" w:rsidR="002164BC" w:rsidRPr="002164BC" w:rsidRDefault="002164BC" w:rsidP="009139A6">
      <w:pPr>
        <w:pStyle w:val="NoSpacing"/>
        <w:rPr>
          <w:rFonts w:cs="Times New Roman"/>
          <w:szCs w:val="24"/>
        </w:rPr>
      </w:pPr>
    </w:p>
    <w:sectPr w:rsidR="002164BC" w:rsidRPr="002164B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53549" w14:textId="77777777" w:rsidR="00CD5D04" w:rsidRDefault="00CD5D04" w:rsidP="009139A6">
      <w:r>
        <w:separator/>
      </w:r>
    </w:p>
  </w:endnote>
  <w:endnote w:type="continuationSeparator" w:id="0">
    <w:p w14:paraId="7DF0621C" w14:textId="77777777" w:rsidR="00CD5D04" w:rsidRDefault="00CD5D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649D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36A0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074B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1E4B8" w14:textId="77777777" w:rsidR="00CD5D04" w:rsidRDefault="00CD5D04" w:rsidP="009139A6">
      <w:r>
        <w:separator/>
      </w:r>
    </w:p>
  </w:footnote>
  <w:footnote w:type="continuationSeparator" w:id="0">
    <w:p w14:paraId="0FC4C996" w14:textId="77777777" w:rsidR="00CD5D04" w:rsidRDefault="00CD5D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7E7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A3F0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C01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D04"/>
    <w:rsid w:val="000666E0"/>
    <w:rsid w:val="00134565"/>
    <w:rsid w:val="002164BC"/>
    <w:rsid w:val="002510B7"/>
    <w:rsid w:val="00264841"/>
    <w:rsid w:val="003916A6"/>
    <w:rsid w:val="005C130B"/>
    <w:rsid w:val="006A6646"/>
    <w:rsid w:val="00826F5C"/>
    <w:rsid w:val="008F7052"/>
    <w:rsid w:val="009139A6"/>
    <w:rsid w:val="009448BB"/>
    <w:rsid w:val="00947624"/>
    <w:rsid w:val="009935A1"/>
    <w:rsid w:val="00A3176C"/>
    <w:rsid w:val="00AB372A"/>
    <w:rsid w:val="00AE65F8"/>
    <w:rsid w:val="00BA00AB"/>
    <w:rsid w:val="00C15908"/>
    <w:rsid w:val="00CB4ED9"/>
    <w:rsid w:val="00CD5D04"/>
    <w:rsid w:val="00D35EB6"/>
    <w:rsid w:val="00DB2BC9"/>
    <w:rsid w:val="00DD6147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1D022C"/>
  <w15:chartTrackingRefBased/>
  <w15:docId w15:val="{827781F4-567B-4D1F-8A09-4D2A076D8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242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2022-11-24T15:50:00Z</dcterms:created>
  <dcterms:modified xsi:type="dcterms:W3CDTF">2022-11-24T20:17:00Z</dcterms:modified>
</cp:coreProperties>
</file>